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BD680">
      <w:pPr>
        <w:pStyle w:val="109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</w:t>
      </w:r>
      <w:r>
        <w:rPr>
          <w:rFonts w:cs="Arial"/>
          <w:b/>
          <w:sz w:val="24"/>
          <w:szCs w:val="24"/>
          <w:highlight w:val="none"/>
        </w:rPr>
        <w:t xml:space="preserve">ing </w:t>
      </w:r>
      <w:r>
        <w:rPr>
          <w:b/>
          <w:sz w:val="24"/>
          <w:highlight w:val="none"/>
        </w:rPr>
        <w:t>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R5-256065</w:t>
      </w:r>
    </w:p>
    <w:p w14:paraId="39060F1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highlight w:val="none"/>
          <w:lang w:val="it-IT"/>
        </w:rPr>
      </w:pPr>
      <w:r>
        <w:rPr>
          <w:rFonts w:hint="eastAsia" w:ascii="Arial" w:hAnsi="Arial" w:cs="Arial"/>
          <w:b/>
          <w:bCs/>
          <w:sz w:val="24"/>
          <w:highlight w:val="none"/>
          <w:lang w:val="it-IT"/>
        </w:rPr>
        <w:t>Dallas, USA, 17th Nov 2025 - 21st Nov 2025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14:paraId="579A9C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F3787D2">
            <w:pPr>
              <w:pStyle w:val="109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PRD21-CDS-Form-v1.</w:t>
            </w:r>
            <w:r>
              <w:rPr>
                <w:rFonts w:hint="eastAsia" w:eastAsia="宋体"/>
                <w:i/>
                <w:sz w:val="14"/>
                <w:highlight w:val="none"/>
                <w:lang w:val="en-US" w:eastAsia="zh-CN"/>
              </w:rPr>
              <w:t>14</w:t>
            </w:r>
            <w:r>
              <w:rPr>
                <w:i/>
                <w:sz w:val="14"/>
                <w:highlight w:val="none"/>
              </w:rPr>
              <w:t>.0</w:t>
            </w:r>
          </w:p>
        </w:tc>
      </w:tr>
      <w:tr w14:paraId="12AE43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FDD17">
            <w:pPr>
              <w:pStyle w:val="109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PRD21 COMPLETION DECLARATION STATEMENT</w:t>
            </w:r>
          </w:p>
        </w:tc>
      </w:tr>
      <w:tr w14:paraId="7A3A64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 w14:paraId="7E78EAEC">
            <w:pPr>
              <w:pStyle w:val="10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 w14:paraId="442278D7">
            <w:pPr>
              <w:pStyle w:val="10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C722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07960AD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D943213">
            <w:pPr>
              <w:pStyle w:val="109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PRD21 CDS NR band n28 PC2 and 40MHz</w:t>
            </w:r>
          </w:p>
        </w:tc>
      </w:tr>
      <w:tr w14:paraId="28B681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 w14:paraId="24CF6530">
            <w:pPr>
              <w:pStyle w:val="10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 w14:paraId="4D377C37">
            <w:pPr>
              <w:pStyle w:val="10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0BF3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818FA62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 w14:paraId="2CA6B896"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 w14:paraId="68F7EEFB">
            <w:pPr>
              <w:pStyle w:val="109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14:paraId="204EF014">
            <w:pPr>
              <w:pStyle w:val="109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4341E07"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202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rFonts w:hint="default"/>
                <w:highlight w:val="none"/>
                <w:lang w:val="en-US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10</w:t>
            </w:r>
            <w:r>
              <w:rPr>
                <w:rFonts w:hint="default"/>
                <w:highlight w:val="none"/>
                <w:lang w:val="en-US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23</w:t>
            </w:r>
          </w:p>
        </w:tc>
      </w:tr>
    </w:tbl>
    <w:p w14:paraId="1548BE1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14:paraId="2D6CF2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6F9C925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 w14:paraId="1571AD88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CD716B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 w14:paraId="7E8EBFAC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794A93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1028E52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132500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773C9167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52522D5D"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03BAECB"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</w:tcBorders>
          </w:tcPr>
          <w:p w14:paraId="1017D23C"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22AB5FB"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39C5BD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189FA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39E6C406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8B4A42A"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3A0C48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B14A14F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44D88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194E42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3D21EA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57B66923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868417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289136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A6A6D9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2AA75F1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2A276EC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31C763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91E4395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7A0BEC54"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3C949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82BD2E9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95F4DA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BDB993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32DC61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54B48F0D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765C963D"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349D5A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6050081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11E051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322977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0F2E6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1AAD066D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46FC48D8"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B560C60"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720C370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3FBD65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C03413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3EEE3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55AE056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4DE2DF53"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4ABED47"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85006EF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65F074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E49115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B6CD92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8FD9B63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1CC5A80F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CC37BD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636A782E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5B237F8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6449BD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EBA37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1BA50C0A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01A8A0E4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A8788A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43F0405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2E8741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FDA09C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89903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EC725CA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071B8C9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8E3874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9C963F9"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eastAsia" w:eastAsiaTheme="minor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FA4CA8E"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B16F9F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080C4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3D030612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7E3D6B1D">
            <w:pPr>
              <w:pStyle w:val="109"/>
              <w:spacing w:after="0"/>
              <w:jc w:val="righ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DF7D74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7248FFC">
            <w:pPr>
              <w:pStyle w:val="109"/>
              <w:spacing w:after="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5619BE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BBFBA9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E3515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1F4D245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1802DC61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 w14:paraId="753252E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 w14:paraId="47A52B4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1BE49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10051589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2FB46F8B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733A864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2A736B1A">
            <w:pPr>
              <w:pStyle w:val="109"/>
              <w:spacing w:after="0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Band n28 PC2 and 40MHz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4C79DBF">
            <w:pPr>
              <w:pStyle w:val="109"/>
              <w:spacing w:after="0"/>
            </w:pPr>
          </w:p>
        </w:tc>
      </w:tr>
      <w:tr w14:paraId="37D862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61BE6502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7EB3FCA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AFA9D7A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69028F3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E21370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ADC2F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55171B1C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0579BDC4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4A1B9B2B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2F9E222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 w14:paraId="0D984CE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27FAD1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4323C206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706B579B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6B147C8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35487F"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 xml:space="preserve">Work plan </w:t>
            </w:r>
            <w:r>
              <w:rPr>
                <w:rFonts w:hint="eastAsia" w:eastAsia="宋体"/>
                <w:lang w:val="en-US" w:eastAsia="zh-CN"/>
              </w:rPr>
              <w:t>R5-256064</w:t>
            </w:r>
            <w:bookmarkStart w:id="1" w:name="_GoBack"/>
            <w:bookmarkEnd w:id="1"/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val="en-US"/>
              </w:rPr>
              <w:t>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A611A4E">
            <w:pPr>
              <w:pStyle w:val="109"/>
              <w:spacing w:after="0"/>
            </w:pPr>
          </w:p>
        </w:tc>
      </w:tr>
      <w:tr w14:paraId="12259A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82C9184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 w14:paraId="0E1041D0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 w14:paraId="1726F48E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43CAE1A0"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68E44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 w14:paraId="65AE6D51">
      <w:pPr>
        <w:pStyle w:val="109"/>
        <w:rPr>
          <w:lang w:val="en-US"/>
        </w:rPr>
      </w:pPr>
    </w:p>
    <w:p w14:paraId="025A8D04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7F629863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6468F511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652E50CE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3FAE5EAA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576EF3A8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14:paraId="536D024A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14:paraId="21333DA8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14:paraId="4EC0BF26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78DB417C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14:paraId="03B5EC14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09B7F0E8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58F7D2"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C5F04A">
    <w:pPr>
      <w:pStyle w:val="45"/>
    </w:pPr>
  </w:p>
  <w:p w14:paraId="6F65A3EE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3D6159"/>
    <w:rsid w:val="05414E83"/>
    <w:rsid w:val="06095CE3"/>
    <w:rsid w:val="07F86FD0"/>
    <w:rsid w:val="087D297A"/>
    <w:rsid w:val="0B474010"/>
    <w:rsid w:val="0C540FAF"/>
    <w:rsid w:val="0C906407"/>
    <w:rsid w:val="0FDC646C"/>
    <w:rsid w:val="1003756C"/>
    <w:rsid w:val="112C348B"/>
    <w:rsid w:val="12125420"/>
    <w:rsid w:val="12943BD0"/>
    <w:rsid w:val="161D0664"/>
    <w:rsid w:val="17F715BD"/>
    <w:rsid w:val="1A136E67"/>
    <w:rsid w:val="1B0E184C"/>
    <w:rsid w:val="1BA3160C"/>
    <w:rsid w:val="1BC16C12"/>
    <w:rsid w:val="1CF22270"/>
    <w:rsid w:val="1D7153EB"/>
    <w:rsid w:val="1E931D40"/>
    <w:rsid w:val="218A789B"/>
    <w:rsid w:val="2236620F"/>
    <w:rsid w:val="22460CBA"/>
    <w:rsid w:val="25741C29"/>
    <w:rsid w:val="26C43D2D"/>
    <w:rsid w:val="276500BD"/>
    <w:rsid w:val="27BF730C"/>
    <w:rsid w:val="28517DB3"/>
    <w:rsid w:val="2B887546"/>
    <w:rsid w:val="2E2E26AD"/>
    <w:rsid w:val="30E61DD3"/>
    <w:rsid w:val="31BC7211"/>
    <w:rsid w:val="351854D7"/>
    <w:rsid w:val="354E04A4"/>
    <w:rsid w:val="36EA58C4"/>
    <w:rsid w:val="37033E36"/>
    <w:rsid w:val="37400CD9"/>
    <w:rsid w:val="3A700065"/>
    <w:rsid w:val="3C324C17"/>
    <w:rsid w:val="3D12591E"/>
    <w:rsid w:val="46DA0FA0"/>
    <w:rsid w:val="48793E96"/>
    <w:rsid w:val="4A7706DB"/>
    <w:rsid w:val="4BC84CF7"/>
    <w:rsid w:val="4E777AF4"/>
    <w:rsid w:val="4EDF1ABC"/>
    <w:rsid w:val="514E55EA"/>
    <w:rsid w:val="52397DEB"/>
    <w:rsid w:val="53BE569A"/>
    <w:rsid w:val="558945CE"/>
    <w:rsid w:val="55D9478A"/>
    <w:rsid w:val="56686AB3"/>
    <w:rsid w:val="5690314B"/>
    <w:rsid w:val="58696007"/>
    <w:rsid w:val="5880747A"/>
    <w:rsid w:val="58A1521B"/>
    <w:rsid w:val="5B0A4FBD"/>
    <w:rsid w:val="61054C1C"/>
    <w:rsid w:val="62DD3E94"/>
    <w:rsid w:val="638E5CCA"/>
    <w:rsid w:val="6AC66D75"/>
    <w:rsid w:val="6AF3005C"/>
    <w:rsid w:val="6B860A46"/>
    <w:rsid w:val="700A6CD3"/>
    <w:rsid w:val="714C0EDA"/>
    <w:rsid w:val="722632A7"/>
    <w:rsid w:val="722A18B9"/>
    <w:rsid w:val="734D7008"/>
    <w:rsid w:val="74FB4C25"/>
    <w:rsid w:val="7860333A"/>
    <w:rsid w:val="792F4180"/>
    <w:rsid w:val="7CA26E88"/>
    <w:rsid w:val="7D76245C"/>
    <w:rsid w:val="7DA65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0</TotalTime>
  <ScaleCrop>false</ScaleCrop>
  <LinksUpToDate>false</LinksUpToDate>
  <CharactersWithSpaces>2614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</cp:lastModifiedBy>
  <cp:lastPrinted>2020-02-05T15:54:00Z</cp:lastPrinted>
  <dcterms:modified xsi:type="dcterms:W3CDTF">2025-11-07T09:15:33Z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B219912747AC477486AD158F41117B91</vt:lpwstr>
  </property>
  <property fmtid="{D5CDD505-2E9C-101B-9397-08002B2CF9AE}" pid="4" name="ContentTypeId">
    <vt:lpwstr>0x0101003AA7AC0C743A294CADF60F661720E3E6</vt:lpwstr>
  </property>
</Properties>
</file>